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A42F2B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A42F2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A42F2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A42F2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12366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11091/046-1А (11091/046)-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A42F2B">
          <w:t>18.11.2016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A42F2B" w:rsidRPr="00A42F2B">
          <w:rPr>
            <w:bCs/>
          </w:rPr>
          <w:t>24</w:t>
        </w:r>
        <w:r w:rsidR="00A42F2B">
          <w:t>.11.2016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12366D" w:rsidRPr="0012366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12366D" w:rsidRPr="0012366D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12366D" w:rsidRPr="0012366D">
          <w:rPr>
            <w:rStyle w:val="aa"/>
          </w:rPr>
          <w:t xml:space="preserve"> Административно-хозяйственный персонал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12366D" w:rsidRPr="0012366D">
          <w:rPr>
            <w:u w:val="single"/>
          </w:rPr>
          <w:t xml:space="preserve"> 11091/046-1А </w:t>
        </w:r>
        <w:r w:rsidR="0012366D">
          <w:t xml:space="preserve">(11091/046)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12366D" w:rsidRPr="0012366D">
          <w:rPr>
            <w:rStyle w:val="aa"/>
          </w:rPr>
          <w:t xml:space="preserve"> Оператор хлораторной установки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12366D" w:rsidRPr="0012366D">
          <w:rPr>
            <w:rStyle w:val="aa"/>
          </w:rPr>
          <w:t xml:space="preserve"> 16155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12366D" w:rsidRPr="0012366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A42F2B" w:rsidRPr="001D5852" w:rsidTr="00F912F0">
        <w:trPr>
          <w:jc w:val="center"/>
        </w:trPr>
        <w:tc>
          <w:tcPr>
            <w:tcW w:w="4678" w:type="dxa"/>
            <w:vAlign w:val="center"/>
          </w:tcPr>
          <w:p w:rsidR="00A42F2B" w:rsidRPr="001D5852" w:rsidRDefault="00A42F2B" w:rsidP="00A42F2B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A42F2B" w:rsidRPr="001D5852" w:rsidRDefault="00A42F2B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A42F2B" w:rsidRPr="001D5852" w:rsidRDefault="00A42F2B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A42F2B" w:rsidRPr="001D5852" w:rsidRDefault="00A42F2B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A42F2B" w:rsidRPr="001D5852" w:rsidRDefault="00A42F2B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42F2B" w:rsidRPr="00A42F2B" w:rsidRDefault="00FF3CF8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A42F2B" w:rsidRPr="00A42F2B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A42F2B" w:rsidRPr="00A42F2B" w:rsidRDefault="00A42F2B" w:rsidP="00AD14A4">
      <w:r w:rsidRPr="00A42F2B">
        <w:t>- Руководство по эксплуатации прибора комбинированного ТКА-ПКМ (08) пульсметр + люксметр;</w:t>
      </w:r>
    </w:p>
    <w:p w:rsidR="00A42F2B" w:rsidRPr="00A42F2B" w:rsidRDefault="00A42F2B" w:rsidP="00AD14A4">
      <w:r w:rsidRPr="00A42F2B">
        <w:t>- Руководство по эксплуатации прибора комбинированного ТКА-ПКМ (02) люксметр + яркомер;</w:t>
      </w:r>
    </w:p>
    <w:p w:rsidR="00A42F2B" w:rsidRPr="00A42F2B" w:rsidRDefault="00A42F2B" w:rsidP="00AD14A4">
      <w:r w:rsidRPr="00A42F2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A42F2B" w:rsidP="00AD14A4">
      <w:r w:rsidRPr="00A42F2B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FF3CF8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A42F2B" w:rsidRPr="001D5852" w:rsidTr="00234932">
        <w:trPr>
          <w:jc w:val="center"/>
        </w:trPr>
        <w:tc>
          <w:tcPr>
            <w:tcW w:w="2969" w:type="dxa"/>
            <w:vAlign w:val="center"/>
          </w:tcPr>
          <w:p w:rsidR="00A42F2B" w:rsidRPr="001D5852" w:rsidRDefault="00A42F2B" w:rsidP="00883461">
            <w:pPr>
              <w:pStyle w:val="a8"/>
            </w:pPr>
            <w:bookmarkStart w:id="8" w:name="dopzona1" w:colFirst="0" w:colLast="0"/>
            <w:r>
              <w:t>Операторская</w:t>
            </w:r>
          </w:p>
        </w:tc>
        <w:tc>
          <w:tcPr>
            <w:tcW w:w="1842" w:type="dxa"/>
            <w:vAlign w:val="center"/>
          </w:tcPr>
          <w:p w:rsidR="00A42F2B" w:rsidRPr="001D5852" w:rsidRDefault="00A42F2B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A42F2B" w:rsidRPr="001D5852" w:rsidRDefault="00A42F2B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A42F2B" w:rsidRPr="001D5852" w:rsidRDefault="00A42F2B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A42F2B" w:rsidRPr="001D5852" w:rsidRDefault="00A42F2B" w:rsidP="00883461">
            <w:pPr>
              <w:pStyle w:val="a8"/>
            </w:pPr>
            <w:r>
              <w:t>2.9</w:t>
            </w:r>
          </w:p>
        </w:tc>
        <w:tc>
          <w:tcPr>
            <w:tcW w:w="1828" w:type="dxa"/>
            <w:vAlign w:val="center"/>
          </w:tcPr>
          <w:p w:rsidR="00A42F2B" w:rsidRPr="001D5852" w:rsidRDefault="00A42F2B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A42F2B" w:rsidRPr="001D5852" w:rsidTr="000D1F5B">
        <w:trPr>
          <w:jc w:val="center"/>
        </w:trPr>
        <w:tc>
          <w:tcPr>
            <w:tcW w:w="3237" w:type="dxa"/>
            <w:vAlign w:val="center"/>
          </w:tcPr>
          <w:p w:rsidR="00A42F2B" w:rsidRPr="00A42F2B" w:rsidRDefault="00A42F2B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Операторская</w:t>
            </w:r>
          </w:p>
        </w:tc>
        <w:tc>
          <w:tcPr>
            <w:tcW w:w="1595" w:type="dxa"/>
            <w:vAlign w:val="center"/>
          </w:tcPr>
          <w:p w:rsidR="00A42F2B" w:rsidRPr="001D5852" w:rsidRDefault="00A42F2B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A42F2B" w:rsidRPr="001D5852" w:rsidRDefault="00A42F2B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A42F2B" w:rsidRPr="001D5852" w:rsidRDefault="00A42F2B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A42F2B" w:rsidRPr="00A42F2B" w:rsidRDefault="00A42F2B" w:rsidP="00883461">
            <w:pPr>
              <w:pStyle w:val="a8"/>
              <w:rPr>
                <w:b/>
              </w:rPr>
            </w:pPr>
            <w:r w:rsidRPr="00A42F2B">
              <w:rPr>
                <w:b/>
              </w:rPr>
              <w:t>70</w:t>
            </w:r>
          </w:p>
        </w:tc>
      </w:tr>
      <w:tr w:rsidR="00A42F2B" w:rsidRPr="001D5852" w:rsidTr="000D1F5B">
        <w:trPr>
          <w:jc w:val="center"/>
        </w:trPr>
        <w:tc>
          <w:tcPr>
            <w:tcW w:w="3237" w:type="dxa"/>
            <w:vAlign w:val="center"/>
          </w:tcPr>
          <w:p w:rsidR="00A42F2B" w:rsidRPr="00A42F2B" w:rsidRDefault="00A42F2B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A42F2B" w:rsidRPr="001D5852" w:rsidRDefault="00A42F2B" w:rsidP="00883461">
            <w:pPr>
              <w:pStyle w:val="a8"/>
            </w:pPr>
            <w:r>
              <w:t>3</w:t>
            </w:r>
            <w:r w:rsidR="00C34E28">
              <w:t>34</w:t>
            </w:r>
          </w:p>
        </w:tc>
        <w:tc>
          <w:tcPr>
            <w:tcW w:w="1984" w:type="dxa"/>
            <w:vAlign w:val="center"/>
          </w:tcPr>
          <w:p w:rsidR="00A42F2B" w:rsidRDefault="00A42F2B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A42F2B" w:rsidRPr="001D5852" w:rsidRDefault="00A42F2B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A42F2B" w:rsidRPr="00A42F2B" w:rsidRDefault="00A42F2B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A42F2B" w:rsidRPr="00A42F2B">
          <w:rPr>
            <w:bCs/>
          </w:rPr>
          <w:t>-</w:t>
        </w:r>
        <w:r w:rsidR="00A42F2B" w:rsidRPr="00A42F2B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A42F2B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A42F2B" w:rsidTr="00A42F2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42F2B" w:rsidRDefault="00A42F2B" w:rsidP="00AA46ED">
            <w:pPr>
              <w:pStyle w:val="a8"/>
            </w:pPr>
            <w:r w:rsidRPr="00A42F2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42F2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42F2B" w:rsidRDefault="00A42F2B" w:rsidP="00AA46ED">
            <w:pPr>
              <w:pStyle w:val="a8"/>
            </w:pPr>
            <w:r w:rsidRPr="00A42F2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42F2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42F2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A42F2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42F2B" w:rsidRDefault="00A42F2B" w:rsidP="00AA46ED">
            <w:pPr>
              <w:pStyle w:val="a8"/>
            </w:pPr>
            <w:r w:rsidRPr="00A42F2B">
              <w:t>Митяева Ольга Александровна</w:t>
            </w:r>
          </w:p>
        </w:tc>
      </w:tr>
      <w:tr w:rsidR="00AA46ED" w:rsidRPr="00A42F2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A42F2B" w:rsidRDefault="00A42F2B" w:rsidP="00AA46ED">
            <w:pPr>
              <w:pStyle w:val="a8"/>
              <w:rPr>
                <w:b/>
                <w:vertAlign w:val="superscript"/>
              </w:rPr>
            </w:pPr>
            <w:r w:rsidRPr="00A42F2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A42F2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A42F2B" w:rsidRDefault="00A42F2B" w:rsidP="00AA46ED">
            <w:pPr>
              <w:pStyle w:val="a8"/>
              <w:rPr>
                <w:b/>
                <w:vertAlign w:val="superscript"/>
              </w:rPr>
            </w:pPr>
            <w:r w:rsidRPr="00A42F2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A42F2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A42F2B" w:rsidRDefault="00A42F2B" w:rsidP="00AA46ED">
            <w:pPr>
              <w:pStyle w:val="a8"/>
              <w:rPr>
                <w:b/>
                <w:vertAlign w:val="superscript"/>
              </w:rPr>
            </w:pPr>
            <w:r w:rsidRPr="00A42F2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A42F2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A42F2B" w:rsidRDefault="00A42F2B" w:rsidP="00AA46ED">
            <w:pPr>
              <w:pStyle w:val="a8"/>
              <w:rPr>
                <w:b/>
                <w:vertAlign w:val="superscript"/>
              </w:rPr>
            </w:pPr>
            <w:r w:rsidRPr="00A42F2B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A42F2B" w:rsidTr="00A42F2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A42F2B" w:rsidRDefault="00A42F2B" w:rsidP="00250DF5">
            <w:pPr>
              <w:pStyle w:val="a8"/>
            </w:pPr>
            <w:r w:rsidRPr="00A42F2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A42F2B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A42F2B" w:rsidRDefault="00A42F2B" w:rsidP="00250DF5">
            <w:pPr>
              <w:pStyle w:val="a8"/>
            </w:pPr>
            <w:r w:rsidRPr="00A42F2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A42F2B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A42F2B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A42F2B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A42F2B" w:rsidRDefault="00A42F2B" w:rsidP="00250DF5">
            <w:pPr>
              <w:pStyle w:val="a8"/>
            </w:pPr>
            <w:r w:rsidRPr="00A42F2B">
              <w:t>Лукичев Дмитрий Олегович</w:t>
            </w:r>
          </w:p>
        </w:tc>
      </w:tr>
      <w:tr w:rsidR="00250DF5" w:rsidRPr="00A42F2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A42F2B" w:rsidRDefault="00A42F2B" w:rsidP="00250DF5">
            <w:pPr>
              <w:pStyle w:val="a8"/>
              <w:rPr>
                <w:b/>
                <w:vertAlign w:val="superscript"/>
              </w:rPr>
            </w:pPr>
            <w:r w:rsidRPr="00A42F2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A42F2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A42F2B" w:rsidRDefault="00A42F2B" w:rsidP="00250DF5">
            <w:pPr>
              <w:pStyle w:val="a8"/>
              <w:rPr>
                <w:b/>
                <w:vertAlign w:val="superscript"/>
              </w:rPr>
            </w:pPr>
            <w:r w:rsidRPr="00A42F2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A42F2B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A42F2B" w:rsidRDefault="00A42F2B" w:rsidP="00250DF5">
            <w:pPr>
              <w:pStyle w:val="a8"/>
              <w:rPr>
                <w:b/>
                <w:vertAlign w:val="superscript"/>
              </w:rPr>
            </w:pPr>
            <w:r w:rsidRPr="00A42F2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A42F2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A42F2B" w:rsidRDefault="00A42F2B" w:rsidP="00250DF5">
            <w:pPr>
              <w:pStyle w:val="a8"/>
              <w:rPr>
                <w:b/>
                <w:vertAlign w:val="superscript"/>
              </w:rPr>
            </w:pPr>
            <w:r w:rsidRPr="00A42F2B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F2B" w:rsidRDefault="00A42F2B" w:rsidP="0076042D">
      <w:pPr>
        <w:pStyle w:val="a9"/>
      </w:pPr>
      <w:r>
        <w:separator/>
      </w:r>
    </w:p>
  </w:endnote>
  <w:endnote w:type="continuationSeparator" w:id="0">
    <w:p w:rsidR="00A42F2B" w:rsidRDefault="00A42F2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12366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11091/046-1А (11091/046)-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FF3CF8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FF3CF8" w:rsidRPr="00F912F0">
            <w:rPr>
              <w:rStyle w:val="ad"/>
              <w:sz w:val="20"/>
              <w:szCs w:val="20"/>
            </w:rPr>
            <w:fldChar w:fldCharType="separate"/>
          </w:r>
          <w:r w:rsidR="0012366D">
            <w:rPr>
              <w:rStyle w:val="ad"/>
              <w:noProof/>
              <w:sz w:val="20"/>
              <w:szCs w:val="20"/>
            </w:rPr>
            <w:t>1</w:t>
          </w:r>
          <w:r w:rsidR="00FF3CF8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2366D" w:rsidRPr="0012366D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F2B" w:rsidRDefault="00A42F2B" w:rsidP="0076042D">
      <w:pPr>
        <w:pStyle w:val="a9"/>
      </w:pPr>
      <w:r>
        <w:separator/>
      </w:r>
    </w:p>
  </w:footnote>
  <w:footnote w:type="continuationSeparator" w:id="0">
    <w:p w:rsidR="00A42F2B" w:rsidRDefault="00A42F2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2;  11091/046, 11091/046-1А (11091/046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16155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DFDC6708CACF4E858C60324A315E7220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8) пульсметр + люксметр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46-1А (11091/046)- О "/>
    <w:docVar w:name="oborud" w:val=" Хлорная установка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DC0A983CB0541E4A41BEDE823B21D37"/>
    <w:docVar w:name="rm_id" w:val="199"/>
    <w:docVar w:name="rm_name" w:val=" Оператор хлораторной установки "/>
    <w:docVar w:name="rm_number" w:val=" 11091/046-1А (11091/046)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480"/>
    <w:docVar w:name="tools" w:val=" Хлор "/>
    <w:docVar w:name="version" w:val="51"/>
    <w:docVar w:name="zona_name" w:val="Операторская"/>
    <w:docVar w:name="zona_time" w:val="70"/>
  </w:docVars>
  <w:rsids>
    <w:rsidRoot w:val="007A63D5"/>
    <w:rsid w:val="00025683"/>
    <w:rsid w:val="00035F4D"/>
    <w:rsid w:val="0004130D"/>
    <w:rsid w:val="00046815"/>
    <w:rsid w:val="0005566C"/>
    <w:rsid w:val="000624A8"/>
    <w:rsid w:val="000D1F5B"/>
    <w:rsid w:val="000D6A90"/>
    <w:rsid w:val="000F3C2A"/>
    <w:rsid w:val="00110025"/>
    <w:rsid w:val="0012366D"/>
    <w:rsid w:val="001313F6"/>
    <w:rsid w:val="001429B1"/>
    <w:rsid w:val="001607C8"/>
    <w:rsid w:val="001D5852"/>
    <w:rsid w:val="001F4D8D"/>
    <w:rsid w:val="00234932"/>
    <w:rsid w:val="00250DF5"/>
    <w:rsid w:val="002E55C6"/>
    <w:rsid w:val="00305B2F"/>
    <w:rsid w:val="003360D5"/>
    <w:rsid w:val="00367816"/>
    <w:rsid w:val="003876C3"/>
    <w:rsid w:val="003C24DB"/>
    <w:rsid w:val="00402CAC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C28B3"/>
    <w:rsid w:val="007049EB"/>
    <w:rsid w:val="00710271"/>
    <w:rsid w:val="00717C9F"/>
    <w:rsid w:val="00754D38"/>
    <w:rsid w:val="0076042D"/>
    <w:rsid w:val="007A63D5"/>
    <w:rsid w:val="007D1852"/>
    <w:rsid w:val="007D2CEA"/>
    <w:rsid w:val="00883461"/>
    <w:rsid w:val="008E68DE"/>
    <w:rsid w:val="008F3FC4"/>
    <w:rsid w:val="0090588D"/>
    <w:rsid w:val="0092778A"/>
    <w:rsid w:val="00967790"/>
    <w:rsid w:val="009E50C8"/>
    <w:rsid w:val="00A12349"/>
    <w:rsid w:val="00A31CD6"/>
    <w:rsid w:val="00A42F2B"/>
    <w:rsid w:val="00A91908"/>
    <w:rsid w:val="00AA4551"/>
    <w:rsid w:val="00AA46ED"/>
    <w:rsid w:val="00AA4DCC"/>
    <w:rsid w:val="00AD14A4"/>
    <w:rsid w:val="00AD7C32"/>
    <w:rsid w:val="00AF796F"/>
    <w:rsid w:val="00B461AE"/>
    <w:rsid w:val="00BA5029"/>
    <w:rsid w:val="00BC2F3C"/>
    <w:rsid w:val="00C02721"/>
    <w:rsid w:val="00C34E28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6072"/>
    <w:rsid w:val="00F912F0"/>
    <w:rsid w:val="00FB001B"/>
    <w:rsid w:val="00FD2BA8"/>
    <w:rsid w:val="00FF3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2016-11-24T13:26:00Z</dcterms:created>
  <dcterms:modified xsi:type="dcterms:W3CDTF">2016-11-25T06:31:00Z</dcterms:modified>
</cp:coreProperties>
</file>